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CA9310" w14:textId="77777777" w:rsidR="0064063D" w:rsidRDefault="00764A81" w:rsidP="00222F0F">
      <w:pPr>
        <w:pStyle w:val="Heading1"/>
      </w:pPr>
      <w:bookmarkStart w:id="0" w:name="_GoBack"/>
      <w:bookmarkEnd w:id="0"/>
      <w:r>
        <w:t xml:space="preserve">4 Time Management </w:t>
      </w:r>
      <w:r w:rsidR="006F23B2" w:rsidRPr="006F23B2">
        <w:t>Tactics</w:t>
      </w:r>
      <w:r>
        <w:t xml:space="preserve"> for Busy </w:t>
      </w:r>
      <w:r w:rsidR="006F23B2">
        <w:t>Entrepreneurs</w:t>
      </w:r>
    </w:p>
    <w:p w14:paraId="0278B5CB" w14:textId="77777777" w:rsidR="00222F0F" w:rsidRDefault="00222F0F" w:rsidP="00222F0F"/>
    <w:p w14:paraId="6BE2CC4A" w14:textId="77777777" w:rsidR="00222F0F" w:rsidRDefault="00764A81" w:rsidP="00222F0F">
      <w:r>
        <w:t>Being an entrepreneur entails many professional and personal traits. It takes a lot to be able to launch, execute, grow, and scale a business. As a result, entrepreneurs have to be extra careful with every</w:t>
      </w:r>
      <w:r>
        <w:t xml:space="preserve"> decision, and being able to manage their time correctly is an invaluable skill.</w:t>
      </w:r>
      <w:r w:rsidR="008433AA">
        <w:t xml:space="preserve"> Here are four, time management tactics that busy entrepreneurs can employ to get more done.  </w:t>
      </w:r>
    </w:p>
    <w:p w14:paraId="76C41EC7" w14:textId="77777777" w:rsidR="008433AA" w:rsidRDefault="008433AA" w:rsidP="00222F0F"/>
    <w:p w14:paraId="5CDDBECA" w14:textId="77777777" w:rsidR="008433AA" w:rsidRDefault="00764A81" w:rsidP="00222F0F">
      <w:pPr>
        <w:rPr>
          <w:b/>
        </w:rPr>
      </w:pPr>
      <w:r>
        <w:rPr>
          <w:b/>
        </w:rPr>
        <w:t>Break Down Activities Into Simple Problems</w:t>
      </w:r>
    </w:p>
    <w:p w14:paraId="41ED2705" w14:textId="77777777" w:rsidR="008433AA" w:rsidRDefault="00764A81" w:rsidP="00222F0F">
      <w:r>
        <w:t xml:space="preserve">It requires more energy to utilizing </w:t>
      </w:r>
      <w:r>
        <w:t>your consciousness, but this is something that can be avoided if you can simplify your problems. Improving your time management skills will require you to establish a process and then break it down into smaller, automatic operations that you can grasp quic</w:t>
      </w:r>
      <w:r>
        <w:t xml:space="preserve">kly and that don't require intensive consumption of your resources. Successful </w:t>
      </w:r>
      <w:r w:rsidR="00E138EA">
        <w:t xml:space="preserve">entrepreneurs take the time to </w:t>
      </w:r>
      <w:r w:rsidR="007420EC">
        <w:t xml:space="preserve">break complex tasks down into smaller pieces to make the process easier to comprehend and follow. </w:t>
      </w:r>
    </w:p>
    <w:p w14:paraId="41FECA46" w14:textId="77777777" w:rsidR="007420EC" w:rsidRDefault="007420EC" w:rsidP="00222F0F"/>
    <w:p w14:paraId="66A2C900" w14:textId="77777777" w:rsidR="007420EC" w:rsidRDefault="00764A81" w:rsidP="00222F0F">
      <w:pPr>
        <w:rPr>
          <w:b/>
        </w:rPr>
      </w:pPr>
      <w:r>
        <w:rPr>
          <w:b/>
        </w:rPr>
        <w:t>Create  Prioritization System</w:t>
      </w:r>
    </w:p>
    <w:p w14:paraId="0E060295" w14:textId="77777777" w:rsidR="0097673D" w:rsidRDefault="00764A81" w:rsidP="00222F0F">
      <w:r>
        <w:t>Priorities diffe</w:t>
      </w:r>
      <w:r>
        <w:t>r from business to business and are generally shaped around deadlines, the importance of execution, ROI, and reach. Learning how to prioritize both your long-term activities and the short terms goals that are necessary for you to realize incremental result</w:t>
      </w:r>
      <w:r>
        <w:t>s is critical and requires you to plan your tasks carefully.</w:t>
      </w:r>
    </w:p>
    <w:p w14:paraId="179DD217" w14:textId="77777777" w:rsidR="003149EA" w:rsidRDefault="003149EA" w:rsidP="00222F0F"/>
    <w:p w14:paraId="1C918C88" w14:textId="77777777" w:rsidR="003149EA" w:rsidRDefault="00764A81" w:rsidP="00222F0F">
      <w:pPr>
        <w:rPr>
          <w:b/>
        </w:rPr>
      </w:pPr>
      <w:r>
        <w:rPr>
          <w:b/>
        </w:rPr>
        <w:t>Start with a Simple Task</w:t>
      </w:r>
    </w:p>
    <w:p w14:paraId="16C8FE86" w14:textId="77777777" w:rsidR="00B47AB8" w:rsidRDefault="00764A81" w:rsidP="00222F0F">
      <w:r>
        <w:t>The quickest way to become demotivated is by failing to complete a complicated and broad task over the course of the day and will prevent you from realizing progress wit</w:t>
      </w:r>
      <w:r>
        <w:t>h your weekly planning. The best way to break the ice is by starting your day working on a trivial task that will give you a head start. Starting your day with a simple task will put your productivity in motion and allow you to focus on more complex projec</w:t>
      </w:r>
      <w:r>
        <w:t>ts later on.</w:t>
      </w:r>
    </w:p>
    <w:p w14:paraId="37D9083D" w14:textId="77777777" w:rsidR="00220A82" w:rsidRDefault="00220A82" w:rsidP="00222F0F"/>
    <w:p w14:paraId="1C1DD06C" w14:textId="77777777" w:rsidR="00220A82" w:rsidRDefault="00764A81" w:rsidP="00222F0F">
      <w:pPr>
        <w:rPr>
          <w:b/>
        </w:rPr>
      </w:pPr>
      <w:r>
        <w:rPr>
          <w:b/>
        </w:rPr>
        <w:t>Create a Long-Term Roadmap</w:t>
      </w:r>
    </w:p>
    <w:p w14:paraId="3ED184EB" w14:textId="77777777" w:rsidR="008C0C76" w:rsidRDefault="00764A81" w:rsidP="00222F0F">
      <w:r>
        <w:t xml:space="preserve">Planning is a repetitive task that can drag you </w:t>
      </w:r>
      <w:r w:rsidR="00DD29ED">
        <w:t xml:space="preserve">away from your day-to-day activities. Creating a long-term plan can allow you to better focus on your goals and help you decide whether new tasks that come up are in line with your goals. When you can define the well-known duties that are crucial to your success, you can determine the expected outcomes and measure </w:t>
      </w:r>
      <w:r w:rsidR="00DD29ED">
        <w:lastRenderedPageBreak/>
        <w:t xml:space="preserve">them every month. Preparing a long-term roadmap will also provide you a clearer picture of your weekly availability. </w:t>
      </w:r>
    </w:p>
    <w:p w14:paraId="06E5025E" w14:textId="77777777" w:rsidR="00F31B33" w:rsidRDefault="00F31B33" w:rsidP="00222F0F"/>
    <w:p w14:paraId="1A987F35" w14:textId="77777777" w:rsidR="00F31B33" w:rsidRPr="008C0C76" w:rsidRDefault="00764A81" w:rsidP="00222F0F">
      <w:r>
        <w:t>No matter how efficient your strategy for managing your time is, there is always room for improvement. With these four, time management tactics, you can start to improve your productivity and accomplish more throughout your day.</w:t>
      </w:r>
    </w:p>
    <w:sectPr w:rsidR="00F31B33" w:rsidRPr="008C0C76"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96C"/>
    <w:rsid w:val="00220A82"/>
    <w:rsid w:val="00222F0F"/>
    <w:rsid w:val="003149EA"/>
    <w:rsid w:val="004442DE"/>
    <w:rsid w:val="0064063D"/>
    <w:rsid w:val="00660AAD"/>
    <w:rsid w:val="006F23B2"/>
    <w:rsid w:val="007420EC"/>
    <w:rsid w:val="00764A81"/>
    <w:rsid w:val="008433AA"/>
    <w:rsid w:val="008A0F46"/>
    <w:rsid w:val="008C0C76"/>
    <w:rsid w:val="0097673D"/>
    <w:rsid w:val="00B15184"/>
    <w:rsid w:val="00B47AB8"/>
    <w:rsid w:val="00D8496C"/>
    <w:rsid w:val="00DD29ED"/>
    <w:rsid w:val="00E138EA"/>
    <w:rsid w:val="00ED7616"/>
    <w:rsid w:val="00F31B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AE69DF3"/>
  <w14:defaultImageDpi w14:val="32767"/>
  <w15:chartTrackingRefBased/>
  <w15:docId w15:val="{5559A736-0A7E-E345-B0BE-FA42CB237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417</Words>
  <Characters>2116</Characters>
  <Application>Microsoft Office Word</Application>
  <DocSecurity>0</DocSecurity>
  <Lines>46</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UnseelfishMarketer.com</dc:creator>
  <cp:keywords/>
  <dc:description/>
  <cp:lastModifiedBy>Microsoft Office User</cp:lastModifiedBy>
  <cp:revision>3</cp:revision>
  <dcterms:created xsi:type="dcterms:W3CDTF">2019-04-18T16:55:00Z</dcterms:created>
  <dcterms:modified xsi:type="dcterms:W3CDTF">2019-04-18T16:55:00Z</dcterms:modified>
  <cp:category/>
</cp:coreProperties>
</file>